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851" w:rsidRDefault="001F0851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u w:val="single"/>
        </w:rPr>
        <w:t xml:space="preserve">Maths lesson </w:t>
      </w:r>
      <w:r>
        <w:rPr>
          <w:rFonts w:asciiTheme="majorHAnsi" w:hAnsiTheme="majorHAnsi" w:cstheme="majorHAnsi"/>
          <w:u w:val="single"/>
        </w:rPr>
        <w:t>3</w:t>
      </w:r>
      <w:bookmarkStart w:id="0" w:name="_GoBack"/>
      <w:bookmarkEnd w:id="0"/>
    </w:p>
    <w:p w:rsidR="000771EB" w:rsidRDefault="000771EB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1.</w:t>
      </w:r>
    </w:p>
    <w:p w:rsidR="000771EB" w:rsidRDefault="000771EB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50DCA55" wp14:editId="15280F18">
            <wp:extent cx="2778918" cy="16859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08938" cy="1704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EB" w:rsidRDefault="000771EB" w:rsidP="000771EB">
      <w:pPr>
        <w:rPr>
          <w:rFonts w:asciiTheme="majorHAnsi" w:hAnsiTheme="majorHAnsi" w:cstheme="majorHAnsi"/>
          <w:sz w:val="28"/>
        </w:rPr>
      </w:pPr>
    </w:p>
    <w:p w:rsidR="000771EB" w:rsidRDefault="000771EB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2. </w:t>
      </w:r>
    </w:p>
    <w:p w:rsidR="000771EB" w:rsidRDefault="000771EB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746D9C8" wp14:editId="3BB33E3B">
            <wp:extent cx="2762250" cy="393036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12564" cy="4001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EB" w:rsidRDefault="000771EB" w:rsidP="000771EB">
      <w:pPr>
        <w:rPr>
          <w:rFonts w:asciiTheme="majorHAnsi" w:hAnsiTheme="majorHAnsi" w:cstheme="majorHAnsi"/>
          <w:sz w:val="28"/>
        </w:rPr>
      </w:pPr>
    </w:p>
    <w:p w:rsidR="005839C6" w:rsidRDefault="000771EB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You can use/ draw </w:t>
      </w:r>
      <w:r w:rsidR="005839C6">
        <w:rPr>
          <w:rFonts w:asciiTheme="majorHAnsi" w:hAnsiTheme="majorHAnsi" w:cstheme="majorHAnsi"/>
          <w:sz w:val="28"/>
        </w:rPr>
        <w:t>a place value grid (see example below) to help you with the following questions.</w:t>
      </w:r>
    </w:p>
    <w:p w:rsidR="005839C6" w:rsidRDefault="005839C6" w:rsidP="000771EB">
      <w:pPr>
        <w:rPr>
          <w:rFonts w:asciiTheme="majorHAnsi" w:hAnsiTheme="majorHAnsi" w:cstheme="majorHAnsi"/>
          <w:sz w:val="28"/>
        </w:rPr>
      </w:pPr>
    </w:p>
    <w:p w:rsidR="005839C6" w:rsidRDefault="005839C6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6EBCD78" wp14:editId="6DCCD7AC">
            <wp:extent cx="3381375" cy="116748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8954" cy="1180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9C6" w:rsidRDefault="005839C6" w:rsidP="000771EB">
      <w:pPr>
        <w:rPr>
          <w:rFonts w:asciiTheme="majorHAnsi" w:hAnsiTheme="majorHAnsi" w:cstheme="majorHAnsi"/>
          <w:sz w:val="28"/>
        </w:rPr>
      </w:pPr>
    </w:p>
    <w:p w:rsidR="000771EB" w:rsidRDefault="000771EB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3. </w:t>
      </w:r>
    </w:p>
    <w:p w:rsidR="005839C6" w:rsidRDefault="005839C6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4BBD879" wp14:editId="4BE29372">
            <wp:extent cx="3867513" cy="1885653"/>
            <wp:effectExtent l="0" t="0" r="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0204" cy="1901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9C6" w:rsidRDefault="00A953C3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5839C6" w:rsidRDefault="00A953C3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B5A7274" wp14:editId="0A7143FB">
            <wp:extent cx="4295775" cy="180975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3C3" w:rsidRDefault="00A953C3" w:rsidP="000771EB">
      <w:pPr>
        <w:rPr>
          <w:rFonts w:asciiTheme="majorHAnsi" w:hAnsiTheme="majorHAnsi" w:cstheme="majorHAnsi"/>
          <w:sz w:val="28"/>
        </w:rPr>
      </w:pPr>
    </w:p>
    <w:p w:rsidR="005839C6" w:rsidRDefault="00A953C3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</w:t>
      </w:r>
      <w:r w:rsidR="005839C6">
        <w:rPr>
          <w:rFonts w:asciiTheme="majorHAnsi" w:hAnsiTheme="majorHAnsi" w:cstheme="majorHAnsi"/>
          <w:sz w:val="28"/>
        </w:rPr>
        <w:t>.</w:t>
      </w:r>
    </w:p>
    <w:p w:rsidR="005839C6" w:rsidRDefault="005839C6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5B17622" wp14:editId="0E8F9358">
            <wp:extent cx="3409950" cy="3011173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7920" cy="301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2D" w:rsidRDefault="00E0752D" w:rsidP="000771EB">
      <w:pPr>
        <w:rPr>
          <w:rFonts w:asciiTheme="majorHAnsi" w:hAnsiTheme="majorHAnsi" w:cstheme="majorHAnsi"/>
          <w:sz w:val="28"/>
        </w:rPr>
      </w:pPr>
    </w:p>
    <w:p w:rsidR="005839C6" w:rsidRPr="000771EB" w:rsidRDefault="005839C6" w:rsidP="000771EB">
      <w:pPr>
        <w:rPr>
          <w:rFonts w:asciiTheme="majorHAnsi" w:hAnsiTheme="majorHAnsi" w:cstheme="majorHAnsi"/>
          <w:sz w:val="28"/>
        </w:rPr>
      </w:pPr>
    </w:p>
    <w:sectPr w:rsidR="005839C6" w:rsidRPr="000771EB" w:rsidSect="00CB3E43">
      <w:headerReference w:type="default" r:id="rId13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250958" w:rsidRDefault="00A90017">
    <w:pPr>
      <w:pStyle w:val="Header"/>
      <w:rPr>
        <w:rFonts w:asciiTheme="majorHAnsi" w:hAnsiTheme="majorHAnsi" w:cstheme="majorHAnsi"/>
      </w:rPr>
    </w:pPr>
    <w:r w:rsidRPr="00250958">
      <w:rPr>
        <w:rFonts w:asciiTheme="majorHAnsi" w:hAnsiTheme="majorHAnsi" w:cstheme="majorHAnsi"/>
      </w:rPr>
      <w:t xml:space="preserve">You do not need to answer any questions during the video. </w:t>
    </w:r>
    <w:r w:rsidR="0009203C" w:rsidRPr="00250958">
      <w:rPr>
        <w:rFonts w:asciiTheme="majorHAnsi" w:hAnsiTheme="majorHAnsi" w:cstheme="majorHAnsi"/>
      </w:rPr>
      <w:t>Please complete your work once the</w:t>
    </w:r>
    <w:r w:rsidR="0009203C" w:rsidRPr="00250958">
      <w:rPr>
        <w:rFonts w:asciiTheme="majorHAnsi" w:hAnsiTheme="majorHAnsi" w:cstheme="majorHAnsi"/>
        <w:b/>
      </w:rPr>
      <w:t xml:space="preserve"> whole</w:t>
    </w:r>
    <w:r w:rsidR="0009203C" w:rsidRPr="00250958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33CA2"/>
    <w:multiLevelType w:val="hybridMultilevel"/>
    <w:tmpl w:val="D17AF5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E038EF"/>
    <w:multiLevelType w:val="hybridMultilevel"/>
    <w:tmpl w:val="95AA43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771EB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0851"/>
    <w:rsid w:val="001F5748"/>
    <w:rsid w:val="0020174D"/>
    <w:rsid w:val="00212857"/>
    <w:rsid w:val="00230A08"/>
    <w:rsid w:val="0025095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39C6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A6905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953C3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17BC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0752D"/>
    <w:rsid w:val="00E42356"/>
    <w:rsid w:val="00E450CE"/>
    <w:rsid w:val="00E5067A"/>
    <w:rsid w:val="00E762F7"/>
    <w:rsid w:val="00E9282E"/>
    <w:rsid w:val="00E9767D"/>
    <w:rsid w:val="00EA4EA7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27D2A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77B1D4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50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9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2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2021-01-12T13:46:00Z</dcterms:created>
  <dcterms:modified xsi:type="dcterms:W3CDTF">2021-01-12T16:17:00Z</dcterms:modified>
</cp:coreProperties>
</file>